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7FA" w:rsidRPr="002801CF" w:rsidRDefault="004935CB" w:rsidP="002801CF">
      <w:pPr>
        <w:pStyle w:val="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РАБОТА № </w:t>
      </w:r>
      <w:r w:rsidR="00453AFA">
        <w:rPr>
          <w:rFonts w:ascii="Times New Roman" w:hAnsi="Times New Roman" w:cs="Times New Roman"/>
          <w:sz w:val="28"/>
          <w:szCs w:val="28"/>
        </w:rPr>
        <w:t>5</w:t>
      </w:r>
    </w:p>
    <w:p w:rsidR="000F78BC" w:rsidRDefault="00004494" w:rsidP="0048036F">
      <w:pPr>
        <w:pStyle w:val="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801CF">
        <w:rPr>
          <w:rFonts w:ascii="Times New Roman" w:hAnsi="Times New Roman" w:cs="Times New Roman"/>
          <w:sz w:val="28"/>
          <w:szCs w:val="28"/>
        </w:rPr>
        <w:t>«</w:t>
      </w:r>
      <w:r w:rsidR="00453AFA">
        <w:rPr>
          <w:rFonts w:ascii="Times New Roman" w:hAnsi="Times New Roman" w:cs="Times New Roman"/>
          <w:sz w:val="28"/>
          <w:szCs w:val="28"/>
        </w:rPr>
        <w:t>Встроенные функции</w:t>
      </w:r>
      <w:r w:rsidRPr="002801CF">
        <w:rPr>
          <w:rFonts w:ascii="Times New Roman" w:hAnsi="Times New Roman" w:cs="Times New Roman"/>
          <w:sz w:val="28"/>
          <w:szCs w:val="28"/>
        </w:rPr>
        <w:t>»</w:t>
      </w:r>
    </w:p>
    <w:p w:rsidR="00453AFA" w:rsidRPr="00453AFA" w:rsidRDefault="00453AFA" w:rsidP="00453AFA">
      <w:pPr>
        <w:pStyle w:val="a7"/>
        <w:numPr>
          <w:ilvl w:val="0"/>
          <w:numId w:val="28"/>
        </w:numPr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453AFA">
        <w:rPr>
          <w:rFonts w:ascii="Times New Roman" w:hAnsi="Times New Roman" w:cs="Times New Roman"/>
          <w:i/>
          <w:iCs/>
          <w:sz w:val="28"/>
          <w:szCs w:val="28"/>
        </w:rPr>
        <w:t>Расчет описательных статистик.</w:t>
      </w:r>
    </w:p>
    <w:p w:rsidR="00453AFA" w:rsidRPr="00453AFA" w:rsidRDefault="00453AFA" w:rsidP="00453AFA">
      <w:pPr>
        <w:rPr>
          <w:rFonts w:ascii="Times New Roman" w:hAnsi="Times New Roman" w:cs="Times New Roman"/>
          <w:i/>
          <w:sz w:val="28"/>
          <w:szCs w:val="28"/>
        </w:rPr>
      </w:pPr>
      <w:r w:rsidRPr="00453AFA">
        <w:rPr>
          <w:rFonts w:ascii="Times New Roman" w:hAnsi="Times New Roman" w:cs="Times New Roman"/>
          <w:i/>
          <w:sz w:val="28"/>
          <w:szCs w:val="28"/>
        </w:rPr>
        <w:t>Для своего варианта выбрать из таблицы 1 совокупность случайных чисел и рассчитать следующие статистики и параметры.</w:t>
      </w:r>
    </w:p>
    <w:p w:rsidR="00F36B6F" w:rsidRPr="00453AFA" w:rsidRDefault="00F36B6F" w:rsidP="00453AFA">
      <w:pPr>
        <w:pStyle w:val="a7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453AFA">
        <w:rPr>
          <w:rFonts w:ascii="Times New Roman" w:hAnsi="Times New Roman" w:cs="Times New Roman"/>
          <w:sz w:val="28"/>
          <w:szCs w:val="28"/>
        </w:rPr>
        <w:t>Среднее арифметическое значение выборочной совокупности.</w:t>
      </w:r>
    </w:p>
    <w:p w:rsidR="00F36B6F" w:rsidRPr="00453AFA" w:rsidRDefault="00F36B6F" w:rsidP="00453AFA">
      <w:pPr>
        <w:pStyle w:val="a7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453AFA">
        <w:rPr>
          <w:rFonts w:ascii="Times New Roman" w:hAnsi="Times New Roman" w:cs="Times New Roman"/>
          <w:sz w:val="28"/>
          <w:szCs w:val="28"/>
        </w:rPr>
        <w:t>Медиану.</w:t>
      </w:r>
    </w:p>
    <w:p w:rsidR="00F36B6F" w:rsidRPr="00453AFA" w:rsidRDefault="00F36B6F" w:rsidP="00453AFA">
      <w:pPr>
        <w:pStyle w:val="a7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453AFA">
        <w:rPr>
          <w:rFonts w:ascii="Times New Roman" w:hAnsi="Times New Roman" w:cs="Times New Roman"/>
          <w:sz w:val="28"/>
          <w:szCs w:val="28"/>
        </w:rPr>
        <w:t>Минимальное и максимальное значение элементов выборки.</w:t>
      </w:r>
    </w:p>
    <w:p w:rsidR="00F36B6F" w:rsidRPr="00453AFA" w:rsidRDefault="00F36B6F" w:rsidP="00453AFA">
      <w:pPr>
        <w:pStyle w:val="a7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453AFA">
        <w:rPr>
          <w:rFonts w:ascii="Times New Roman" w:hAnsi="Times New Roman" w:cs="Times New Roman"/>
          <w:sz w:val="28"/>
          <w:szCs w:val="28"/>
        </w:rPr>
        <w:t>Моду.</w:t>
      </w:r>
    </w:p>
    <w:p w:rsidR="00F36B6F" w:rsidRPr="00453AFA" w:rsidRDefault="00F36B6F" w:rsidP="00453AFA">
      <w:pPr>
        <w:pStyle w:val="a7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453AFA">
        <w:rPr>
          <w:rFonts w:ascii="Times New Roman" w:hAnsi="Times New Roman" w:cs="Times New Roman"/>
          <w:sz w:val="28"/>
          <w:szCs w:val="28"/>
        </w:rPr>
        <w:t>Среднее геометрическое значение.</w:t>
      </w:r>
    </w:p>
    <w:p w:rsidR="00F36B6F" w:rsidRPr="00453AFA" w:rsidRDefault="00F36B6F" w:rsidP="00453AFA">
      <w:pPr>
        <w:pStyle w:val="a7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453AFA">
        <w:rPr>
          <w:rFonts w:ascii="Times New Roman" w:hAnsi="Times New Roman" w:cs="Times New Roman"/>
          <w:sz w:val="28"/>
          <w:szCs w:val="28"/>
        </w:rPr>
        <w:t>Среднее гармоническое значение.</w:t>
      </w:r>
    </w:p>
    <w:p w:rsidR="00F36B6F" w:rsidRPr="00453AFA" w:rsidRDefault="00F36B6F" w:rsidP="00453AFA">
      <w:pPr>
        <w:pStyle w:val="a7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453AFA">
        <w:rPr>
          <w:rFonts w:ascii="Times New Roman" w:hAnsi="Times New Roman" w:cs="Times New Roman"/>
          <w:sz w:val="28"/>
          <w:szCs w:val="28"/>
        </w:rPr>
        <w:t xml:space="preserve">Ранг числа </w:t>
      </w:r>
      <w:r w:rsidRPr="00453AFA">
        <w:rPr>
          <w:rFonts w:ascii="Times New Roman" w:hAnsi="Times New Roman" w:cs="Times New Roman"/>
          <w:sz w:val="28"/>
          <w:szCs w:val="28"/>
          <w:lang w:val="en-US"/>
        </w:rPr>
        <w:t>X3</w:t>
      </w:r>
      <w:r w:rsidRPr="00453AFA">
        <w:rPr>
          <w:rFonts w:ascii="Times New Roman" w:hAnsi="Times New Roman" w:cs="Times New Roman"/>
          <w:sz w:val="28"/>
          <w:szCs w:val="28"/>
        </w:rPr>
        <w:t>.</w:t>
      </w:r>
    </w:p>
    <w:p w:rsidR="00EA57DB" w:rsidRPr="00453AFA" w:rsidRDefault="009604DA" w:rsidP="00EA57D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235585</wp:posOffset>
            </wp:positionV>
            <wp:extent cx="6753225" cy="3867150"/>
            <wp:effectExtent l="19050" t="0" r="0" b="0"/>
            <wp:wrapThrough wrapText="bothSides">
              <wp:wrapPolygon edited="0">
                <wp:start x="-61" y="0"/>
                <wp:lineTo x="-61" y="21494"/>
                <wp:lineTo x="21570" y="21494"/>
                <wp:lineTo x="21570" y="0"/>
                <wp:lineTo x="-61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123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3AFA" w:rsidRPr="00453AFA" w:rsidRDefault="00453AFA" w:rsidP="00093D34">
      <w:pPr>
        <w:pStyle w:val="a7"/>
        <w:ind w:left="0"/>
      </w:pPr>
    </w:p>
    <w:p w:rsidR="00242EA1" w:rsidRPr="00D117A7" w:rsidRDefault="00D117A7" w:rsidP="009604DA">
      <w:pPr>
        <w:pStyle w:val="a7"/>
        <w:numPr>
          <w:ilvl w:val="0"/>
          <w:numId w:val="28"/>
        </w:numPr>
        <w:spacing w:line="36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Постройте таблицу значений функций </w:t>
      </w:r>
    </w:p>
    <w:p w:rsidR="00D117A7" w:rsidRDefault="00D117A7" w:rsidP="009604DA">
      <w:pPr>
        <w:pStyle w:val="a7"/>
        <w:numPr>
          <w:ilvl w:val="0"/>
          <w:numId w:val="30"/>
        </w:num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у=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на интервале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-3;6</m:t>
            </m:r>
          </m:e>
        </m:d>
      </m:oMath>
    </w:p>
    <w:p w:rsidR="00D117A7" w:rsidRPr="00D117A7" w:rsidRDefault="00D117A7" w:rsidP="009604DA">
      <w:pPr>
        <w:pStyle w:val="a7"/>
        <w:numPr>
          <w:ilvl w:val="0"/>
          <w:numId w:val="30"/>
        </w:num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у=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-8</m:t>
        </m:r>
      </m:oMath>
      <w:r w:rsidR="009604DA">
        <w:rPr>
          <w:rFonts w:ascii="Times New Roman" w:eastAsiaTheme="minorEastAsia" w:hAnsi="Times New Roman" w:cs="Times New Roman"/>
          <w:i/>
          <w:sz w:val="28"/>
          <w:szCs w:val="28"/>
        </w:rPr>
        <w:t xml:space="preserve"> на интервале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0;9</m:t>
            </m:r>
          </m:e>
        </m:d>
      </m:oMath>
    </w:p>
    <w:p w:rsidR="00D117A7" w:rsidRPr="00D117A7" w:rsidRDefault="009604DA" w:rsidP="009604DA">
      <w:pPr>
        <w:pStyle w:val="a7"/>
        <w:numPr>
          <w:ilvl w:val="0"/>
          <w:numId w:val="30"/>
        </w:num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</m:oMath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на интервале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-1;1</m:t>
            </m:r>
          </m:e>
        </m:d>
      </m:oMath>
    </w:p>
    <w:sectPr w:rsidR="00D117A7" w:rsidRPr="00D117A7" w:rsidSect="00D44787">
      <w:headerReference w:type="default" r:id="rId9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0C4" w:rsidRDefault="003560C4" w:rsidP="00A03B1D">
      <w:pPr>
        <w:spacing w:after="0" w:line="240" w:lineRule="auto"/>
      </w:pPr>
      <w:r>
        <w:separator/>
      </w:r>
    </w:p>
  </w:endnote>
  <w:endnote w:type="continuationSeparator" w:id="1">
    <w:p w:rsidR="003560C4" w:rsidRDefault="003560C4" w:rsidP="00A03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GOpusHighResolutio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0C4" w:rsidRDefault="003560C4" w:rsidP="00A03B1D">
      <w:pPr>
        <w:spacing w:after="0" w:line="240" w:lineRule="auto"/>
      </w:pPr>
      <w:r>
        <w:separator/>
      </w:r>
    </w:p>
  </w:footnote>
  <w:footnote w:type="continuationSeparator" w:id="1">
    <w:p w:rsidR="003560C4" w:rsidRDefault="003560C4" w:rsidP="00A03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B1D" w:rsidRPr="00A03B1D" w:rsidRDefault="00A03B1D" w:rsidP="00545F0E">
    <w:pPr>
      <w:pStyle w:val="a3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Перфильева Елена Николаевна учитель информатики </w:t>
    </w:r>
    <w:r w:rsidR="00C4670E">
      <w:rPr>
        <w:rFonts w:ascii="Times New Roman" w:hAnsi="Times New Roman" w:cs="Times New Roman"/>
      </w:rPr>
      <w:t xml:space="preserve"> М</w:t>
    </w:r>
    <w:r>
      <w:rPr>
        <w:rFonts w:ascii="Times New Roman" w:hAnsi="Times New Roman" w:cs="Times New Roman"/>
      </w:rPr>
      <w:t xml:space="preserve">БОУ сош № 2 г. Салехард     </w:t>
    </w:r>
    <w:r w:rsidR="00545F0E">
      <w:rPr>
        <w:rFonts w:ascii="Times New Roman" w:hAnsi="Times New Roman" w:cs="Times New Roman"/>
      </w:rPr>
      <w:t xml:space="preserve">           </w:t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ab/>
      <w:t>9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1581"/>
    <w:multiLevelType w:val="hybridMultilevel"/>
    <w:tmpl w:val="197CF19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E59CF"/>
    <w:multiLevelType w:val="hybridMultilevel"/>
    <w:tmpl w:val="2842F9B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5357E81"/>
    <w:multiLevelType w:val="hybridMultilevel"/>
    <w:tmpl w:val="1010BAC4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17C"/>
    <w:multiLevelType w:val="hybridMultilevel"/>
    <w:tmpl w:val="1BE46DD6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C60F7"/>
    <w:multiLevelType w:val="hybridMultilevel"/>
    <w:tmpl w:val="A9603FA6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76BFE"/>
    <w:multiLevelType w:val="hybridMultilevel"/>
    <w:tmpl w:val="8F6219A6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98DA57F2">
      <w:start w:val="1"/>
      <w:numFmt w:val="decimal"/>
      <w:lvlText w:val="вариант %2"/>
      <w:lvlJc w:val="left"/>
      <w:pPr>
        <w:ind w:left="1440" w:hanging="360"/>
      </w:pPr>
      <w:rPr>
        <w:rFonts w:ascii="Times New Roman" w:hAnsi="Times New Roman" w:hint="default"/>
        <w:b w:val="0"/>
        <w:i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A3A9D"/>
    <w:multiLevelType w:val="hybridMultilevel"/>
    <w:tmpl w:val="D1428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574F96"/>
    <w:multiLevelType w:val="hybridMultilevel"/>
    <w:tmpl w:val="2A9C2212"/>
    <w:lvl w:ilvl="0" w:tplc="F53A5520">
      <w:start w:val="1"/>
      <w:numFmt w:val="decimal"/>
      <w:lvlText w:val="Задание %1"/>
      <w:lvlJc w:val="left"/>
      <w:pPr>
        <w:ind w:left="1080" w:hanging="360"/>
      </w:pPr>
      <w:rPr>
        <w:rFonts w:ascii="Times New Roman" w:hAnsi="Times New Roman" w:hint="default"/>
        <w:b/>
        <w:i w:val="0"/>
        <w:sz w:val="28"/>
      </w:rPr>
    </w:lvl>
    <w:lvl w:ilvl="1" w:tplc="0419000F">
      <w:start w:val="1"/>
      <w:numFmt w:val="decimal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7317CA"/>
    <w:multiLevelType w:val="hybridMultilevel"/>
    <w:tmpl w:val="7EE21BE2"/>
    <w:lvl w:ilvl="0" w:tplc="FC10A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FF0000"/>
        <w:sz w:val="40"/>
        <w:szCs w:val="40"/>
      </w:rPr>
    </w:lvl>
    <w:lvl w:ilvl="1" w:tplc="51E08DF6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DA7F93"/>
    <w:multiLevelType w:val="hybridMultilevel"/>
    <w:tmpl w:val="0BB6A0EE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2B6781"/>
    <w:multiLevelType w:val="hybridMultilevel"/>
    <w:tmpl w:val="0DDE63B8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550438"/>
    <w:multiLevelType w:val="hybridMultilevel"/>
    <w:tmpl w:val="1A4AE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8F2213"/>
    <w:multiLevelType w:val="hybridMultilevel"/>
    <w:tmpl w:val="C8C2406E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3235FF"/>
    <w:multiLevelType w:val="hybridMultilevel"/>
    <w:tmpl w:val="8578D18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B5EA5"/>
    <w:multiLevelType w:val="hybridMultilevel"/>
    <w:tmpl w:val="426E0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385EF3"/>
    <w:multiLevelType w:val="hybridMultilevel"/>
    <w:tmpl w:val="465A669E"/>
    <w:lvl w:ilvl="0" w:tplc="B78E78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DC08C2"/>
    <w:multiLevelType w:val="hybridMultilevel"/>
    <w:tmpl w:val="3C9EF566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60A7826"/>
    <w:multiLevelType w:val="hybridMultilevel"/>
    <w:tmpl w:val="6BDA027C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98DA57F2">
      <w:start w:val="1"/>
      <w:numFmt w:val="decimal"/>
      <w:lvlText w:val="вариант %2"/>
      <w:lvlJc w:val="left"/>
      <w:pPr>
        <w:ind w:left="1440" w:hanging="360"/>
      </w:pPr>
      <w:rPr>
        <w:rFonts w:ascii="Times New Roman" w:hAnsi="Times New Roman" w:hint="default"/>
        <w:b w:val="0"/>
        <w:i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073F6B"/>
    <w:multiLevelType w:val="hybridMultilevel"/>
    <w:tmpl w:val="645A6EF8"/>
    <w:lvl w:ilvl="0" w:tplc="955A18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140C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74D8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B03C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EE1F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06CB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FA59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AAF5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DCF1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7826BB"/>
    <w:multiLevelType w:val="hybridMultilevel"/>
    <w:tmpl w:val="297016EA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510889"/>
    <w:multiLevelType w:val="hybridMultilevel"/>
    <w:tmpl w:val="5984AD0C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996C3B"/>
    <w:multiLevelType w:val="hybridMultilevel"/>
    <w:tmpl w:val="D90888F2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230397"/>
    <w:multiLevelType w:val="hybridMultilevel"/>
    <w:tmpl w:val="1ECCCD86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CE1954"/>
    <w:multiLevelType w:val="hybridMultilevel"/>
    <w:tmpl w:val="E4C60E92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503D9E"/>
    <w:multiLevelType w:val="hybridMultilevel"/>
    <w:tmpl w:val="CFB8865E"/>
    <w:lvl w:ilvl="0" w:tplc="F53A5520">
      <w:start w:val="1"/>
      <w:numFmt w:val="decimal"/>
      <w:lvlText w:val="Задание %1"/>
      <w:lvlJc w:val="left"/>
      <w:pPr>
        <w:ind w:left="144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C4A1FDD"/>
    <w:multiLevelType w:val="hybridMultilevel"/>
    <w:tmpl w:val="8578D18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FC613D"/>
    <w:multiLevelType w:val="hybridMultilevel"/>
    <w:tmpl w:val="987A0A2E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061551"/>
    <w:multiLevelType w:val="hybridMultilevel"/>
    <w:tmpl w:val="E2BCCAF8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EF7993"/>
    <w:multiLevelType w:val="hybridMultilevel"/>
    <w:tmpl w:val="86644228"/>
    <w:lvl w:ilvl="0" w:tplc="65CCE45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D09D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2AB7A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C2B0C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CA39E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5E39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9C19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BCA7D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6239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943C85"/>
    <w:multiLevelType w:val="hybridMultilevel"/>
    <w:tmpl w:val="DBC6F4F0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2"/>
  </w:num>
  <w:num w:numId="3">
    <w:abstractNumId w:val="16"/>
  </w:num>
  <w:num w:numId="4">
    <w:abstractNumId w:val="28"/>
  </w:num>
  <w:num w:numId="5">
    <w:abstractNumId w:val="12"/>
  </w:num>
  <w:num w:numId="6">
    <w:abstractNumId w:val="29"/>
  </w:num>
  <w:num w:numId="7">
    <w:abstractNumId w:val="10"/>
  </w:num>
  <w:num w:numId="8">
    <w:abstractNumId w:val="19"/>
  </w:num>
  <w:num w:numId="9">
    <w:abstractNumId w:val="3"/>
  </w:num>
  <w:num w:numId="10">
    <w:abstractNumId w:val="26"/>
  </w:num>
  <w:num w:numId="11">
    <w:abstractNumId w:val="23"/>
  </w:num>
  <w:num w:numId="12">
    <w:abstractNumId w:val="0"/>
  </w:num>
  <w:num w:numId="13">
    <w:abstractNumId w:val="2"/>
  </w:num>
  <w:num w:numId="14">
    <w:abstractNumId w:val="4"/>
  </w:num>
  <w:num w:numId="15">
    <w:abstractNumId w:val="13"/>
  </w:num>
  <w:num w:numId="16">
    <w:abstractNumId w:val="25"/>
  </w:num>
  <w:num w:numId="17">
    <w:abstractNumId w:val="9"/>
  </w:num>
  <w:num w:numId="18">
    <w:abstractNumId w:val="17"/>
  </w:num>
  <w:num w:numId="19">
    <w:abstractNumId w:val="8"/>
  </w:num>
  <w:num w:numId="20">
    <w:abstractNumId w:val="5"/>
  </w:num>
  <w:num w:numId="21">
    <w:abstractNumId w:val="15"/>
  </w:num>
  <w:num w:numId="22">
    <w:abstractNumId w:val="27"/>
  </w:num>
  <w:num w:numId="23">
    <w:abstractNumId w:val="7"/>
  </w:num>
  <w:num w:numId="24">
    <w:abstractNumId w:val="6"/>
  </w:num>
  <w:num w:numId="25">
    <w:abstractNumId w:val="1"/>
  </w:num>
  <w:num w:numId="26">
    <w:abstractNumId w:val="20"/>
  </w:num>
  <w:num w:numId="27">
    <w:abstractNumId w:val="18"/>
  </w:num>
  <w:num w:numId="28">
    <w:abstractNumId w:val="24"/>
  </w:num>
  <w:num w:numId="29">
    <w:abstractNumId w:val="11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58DE"/>
    <w:rsid w:val="00004494"/>
    <w:rsid w:val="00031250"/>
    <w:rsid w:val="00093D34"/>
    <w:rsid w:val="000F78BC"/>
    <w:rsid w:val="00126569"/>
    <w:rsid w:val="00143533"/>
    <w:rsid w:val="001547DB"/>
    <w:rsid w:val="00242EA1"/>
    <w:rsid w:val="002801CF"/>
    <w:rsid w:val="00293F01"/>
    <w:rsid w:val="002C4F91"/>
    <w:rsid w:val="002D5148"/>
    <w:rsid w:val="003560C4"/>
    <w:rsid w:val="0039144B"/>
    <w:rsid w:val="003C0369"/>
    <w:rsid w:val="003C2C4D"/>
    <w:rsid w:val="00411CEC"/>
    <w:rsid w:val="00453AFA"/>
    <w:rsid w:val="0048036F"/>
    <w:rsid w:val="004871E9"/>
    <w:rsid w:val="004935CB"/>
    <w:rsid w:val="004B3053"/>
    <w:rsid w:val="004F7C58"/>
    <w:rsid w:val="005258F4"/>
    <w:rsid w:val="00545F0E"/>
    <w:rsid w:val="005958DE"/>
    <w:rsid w:val="005D65B5"/>
    <w:rsid w:val="00681F1B"/>
    <w:rsid w:val="007035DD"/>
    <w:rsid w:val="00763422"/>
    <w:rsid w:val="00786821"/>
    <w:rsid w:val="00787F70"/>
    <w:rsid w:val="0082630B"/>
    <w:rsid w:val="008327DF"/>
    <w:rsid w:val="00840DB9"/>
    <w:rsid w:val="00882D86"/>
    <w:rsid w:val="008C2BD7"/>
    <w:rsid w:val="009604DA"/>
    <w:rsid w:val="009D0003"/>
    <w:rsid w:val="00A03B1D"/>
    <w:rsid w:val="00A23FCE"/>
    <w:rsid w:val="00A562A1"/>
    <w:rsid w:val="00A852E6"/>
    <w:rsid w:val="00A94D00"/>
    <w:rsid w:val="00AC3872"/>
    <w:rsid w:val="00AC6CB3"/>
    <w:rsid w:val="00AD31E4"/>
    <w:rsid w:val="00B67FAB"/>
    <w:rsid w:val="00BC7127"/>
    <w:rsid w:val="00C06F18"/>
    <w:rsid w:val="00C32F63"/>
    <w:rsid w:val="00C4670E"/>
    <w:rsid w:val="00C8250E"/>
    <w:rsid w:val="00CC6586"/>
    <w:rsid w:val="00D117A7"/>
    <w:rsid w:val="00D44787"/>
    <w:rsid w:val="00D7750E"/>
    <w:rsid w:val="00E65B75"/>
    <w:rsid w:val="00EA4E0E"/>
    <w:rsid w:val="00EA57DB"/>
    <w:rsid w:val="00F067FA"/>
    <w:rsid w:val="00F24016"/>
    <w:rsid w:val="00F36B6F"/>
    <w:rsid w:val="00F81010"/>
    <w:rsid w:val="00FC2D15"/>
    <w:rsid w:val="00FC3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7FA"/>
  </w:style>
  <w:style w:type="paragraph" w:styleId="2">
    <w:name w:val="heading 2"/>
    <w:basedOn w:val="a"/>
    <w:next w:val="a"/>
    <w:link w:val="20"/>
    <w:uiPriority w:val="9"/>
    <w:unhideWhenUsed/>
    <w:qFormat/>
    <w:rsid w:val="002801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0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03B1D"/>
  </w:style>
  <w:style w:type="paragraph" w:styleId="a5">
    <w:name w:val="footer"/>
    <w:basedOn w:val="a"/>
    <w:link w:val="a6"/>
    <w:uiPriority w:val="99"/>
    <w:semiHidden/>
    <w:unhideWhenUsed/>
    <w:rsid w:val="00A0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03B1D"/>
  </w:style>
  <w:style w:type="character" w:customStyle="1" w:styleId="20">
    <w:name w:val="Заголовок 2 Знак"/>
    <w:basedOn w:val="a0"/>
    <w:link w:val="2"/>
    <w:uiPriority w:val="9"/>
    <w:rsid w:val="00280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2801CF"/>
    <w:pPr>
      <w:ind w:left="720"/>
      <w:contextualSpacing/>
    </w:pPr>
  </w:style>
  <w:style w:type="table" w:styleId="a8">
    <w:name w:val="Table Grid"/>
    <w:basedOn w:val="a1"/>
    <w:uiPriority w:val="59"/>
    <w:rsid w:val="002801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2801CF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280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01C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C2D15"/>
    <w:pPr>
      <w:autoSpaceDE w:val="0"/>
      <w:autoSpaceDN w:val="0"/>
      <w:adjustRightInd w:val="0"/>
      <w:spacing w:after="0" w:line="240" w:lineRule="auto"/>
    </w:pPr>
    <w:rPr>
      <w:rFonts w:ascii="AGOpusHighResolution" w:hAnsi="AGOpusHighResolution" w:cs="AGOpusHighResolutio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6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993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169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705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404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038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9167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008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708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999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72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004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096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014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60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87;&#1088;&#1072;&#1082;&#1090;&#1080;&#1095;&#1077;&#1089;&#1082;&#1080;&#1077;%20&#1088;&#1072;&#1073;&#1086;&#1090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40EB3-201B-4987-8588-E597F4D5E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практические работы</Template>
  <TotalTime>106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2011-11-09T09:36:00Z</dcterms:created>
  <dcterms:modified xsi:type="dcterms:W3CDTF">2011-11-18T14:43:00Z</dcterms:modified>
</cp:coreProperties>
</file>